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EF731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fl.1414-22)</w:t>
      </w:r>
    </w:p>
    <w:p w14:paraId="0A1DC202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32A88AD6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311DB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0B76E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was not known that he took part in the rebellion.</w:t>
      </w:r>
    </w:p>
    <w:p w14:paraId="77F9CBA0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4505C311" w14:textId="77777777" w:rsidR="00BA14B3" w:rsidRDefault="00BA14B3" w:rsidP="00BA14B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09194C74" w14:textId="77777777" w:rsidR="00BA14B3" w:rsidRDefault="00BA14B3" w:rsidP="00BA14B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2A96B97C" w14:textId="77777777" w:rsidR="00BA14B3" w:rsidRDefault="00BA14B3" w:rsidP="00BA14B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p.406)</w:t>
      </w:r>
    </w:p>
    <w:p w14:paraId="73569E7D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Jul.1422</w:t>
      </w:r>
      <w:r>
        <w:rPr>
          <w:rFonts w:ascii="Times New Roman" w:hAnsi="Times New Roman" w:cs="Times New Roman"/>
          <w:sz w:val="24"/>
          <w:szCs w:val="24"/>
        </w:rPr>
        <w:tab/>
        <w:t>He was produced before a full convocation by the Archbishop of Canterbury</w:t>
      </w:r>
    </w:p>
    <w:p w14:paraId="5D0B1672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for having preached 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licence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being guilty of heresy and</w:t>
      </w:r>
    </w:p>
    <w:p w14:paraId="0D690921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lollardy</w:t>
      </w:r>
      <w:proofErr w:type="spellEnd"/>
      <w:r>
        <w:rPr>
          <w:rFonts w:ascii="Times New Roman" w:hAnsi="Times New Roman" w:cs="Times New Roman"/>
          <w:sz w:val="24"/>
          <w:szCs w:val="24"/>
        </w:rPr>
        <w:t>.    (ibid.)</w:t>
      </w:r>
    </w:p>
    <w:p w14:paraId="118FF82E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0B13C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0C314C" w14:textId="77777777" w:rsidR="00BA14B3" w:rsidRDefault="00BA14B3" w:rsidP="00BA14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2022</w:t>
      </w:r>
    </w:p>
    <w:p w14:paraId="42E033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22330" w14:textId="77777777" w:rsidR="00BA14B3" w:rsidRDefault="00BA14B3" w:rsidP="009139A6">
      <w:r>
        <w:separator/>
      </w:r>
    </w:p>
  </w:endnote>
  <w:endnote w:type="continuationSeparator" w:id="0">
    <w:p w14:paraId="5AD69D81" w14:textId="77777777" w:rsidR="00BA14B3" w:rsidRDefault="00BA14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8B3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DF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EB3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41F8C" w14:textId="77777777" w:rsidR="00BA14B3" w:rsidRDefault="00BA14B3" w:rsidP="009139A6">
      <w:r>
        <w:separator/>
      </w:r>
    </w:p>
  </w:footnote>
  <w:footnote w:type="continuationSeparator" w:id="0">
    <w:p w14:paraId="00E42E51" w14:textId="77777777" w:rsidR="00BA14B3" w:rsidRDefault="00BA14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B6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4A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9A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B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14B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2E2F9"/>
  <w15:chartTrackingRefBased/>
  <w15:docId w15:val="{5752FB0D-6477-4168-B4CC-82A4FDE9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2022-01-16T18:51:00Z</dcterms:created>
  <dcterms:modified xsi:type="dcterms:W3CDTF">2022-01-16T18:51:00Z</dcterms:modified>
</cp:coreProperties>
</file>